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812D8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KENYNGALE</w:t>
      </w:r>
      <w:r>
        <w:rPr>
          <w:rFonts w:ascii="Times New Roman" w:hAnsi="Times New Roman" w:cs="Times New Roman"/>
          <w:sz w:val="24"/>
          <w:szCs w:val="24"/>
        </w:rPr>
        <w:t xml:space="preserve">      (fl.1469)</w:t>
      </w:r>
    </w:p>
    <w:p w14:paraId="06C7B619" w14:textId="6C748EB6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B82202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36A19774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C03B8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7AE18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>He became apprenticed to Thomas Pope, cutler(q.v.).</w:t>
      </w:r>
    </w:p>
    <w:p w14:paraId="298E9920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E952243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>His apprenticeship was taken over by William Steleman, cutler(q.v.).</w:t>
      </w:r>
    </w:p>
    <w:p w14:paraId="1A5042AD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141AB4A0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0266E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1F2EAA" w14:textId="77777777" w:rsidR="00667EE7" w:rsidRDefault="00667EE7" w:rsidP="00667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2022</w:t>
      </w:r>
    </w:p>
    <w:p w14:paraId="1159F2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2C3F5" w14:textId="77777777" w:rsidR="00256280" w:rsidRDefault="00256280" w:rsidP="009139A6">
      <w:r>
        <w:separator/>
      </w:r>
    </w:p>
  </w:endnote>
  <w:endnote w:type="continuationSeparator" w:id="0">
    <w:p w14:paraId="374C75E5" w14:textId="77777777" w:rsidR="00256280" w:rsidRDefault="002562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06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030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DC0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535D" w14:textId="77777777" w:rsidR="00256280" w:rsidRDefault="00256280" w:rsidP="009139A6">
      <w:r>
        <w:separator/>
      </w:r>
    </w:p>
  </w:footnote>
  <w:footnote w:type="continuationSeparator" w:id="0">
    <w:p w14:paraId="4EA0159B" w14:textId="77777777" w:rsidR="00256280" w:rsidRDefault="002562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291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FD6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AB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EE7"/>
    <w:rsid w:val="000666E0"/>
    <w:rsid w:val="002510B7"/>
    <w:rsid w:val="00256280"/>
    <w:rsid w:val="005C130B"/>
    <w:rsid w:val="00667EE7"/>
    <w:rsid w:val="00826F5C"/>
    <w:rsid w:val="009139A6"/>
    <w:rsid w:val="009448BB"/>
    <w:rsid w:val="00A3176C"/>
    <w:rsid w:val="00AE65F8"/>
    <w:rsid w:val="00B8220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90AC2"/>
  <w15:chartTrackingRefBased/>
  <w15:docId w15:val="{AC5CF34C-0E99-48B3-941D-2AF0D914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2022-04-19T15:27:00Z</dcterms:created>
  <dcterms:modified xsi:type="dcterms:W3CDTF">2023-03-06T15:54:00Z</dcterms:modified>
</cp:coreProperties>
</file>